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Hildeheimer Hbf - Stahlbauarbeiten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